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B73C5" w14:textId="77777777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GOGENEY</w:t>
      </w:r>
      <w:r>
        <w:rPr>
          <w:rFonts w:ascii="Times New Roman" w:hAnsi="Times New Roman" w:cs="Times New Roman"/>
        </w:rPr>
        <w:t xml:space="preserve">      (fl.1484)</w:t>
      </w:r>
    </w:p>
    <w:p w14:paraId="19753ACA" w14:textId="77777777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North Tuddenham, Norfolk. Yeoman.</w:t>
      </w:r>
    </w:p>
    <w:p w14:paraId="415D1247" w14:textId="77777777" w:rsidR="001E4CB2" w:rsidRDefault="001E4CB2" w:rsidP="001E4CB2">
      <w:pPr>
        <w:rPr>
          <w:rFonts w:ascii="Times New Roman" w:hAnsi="Times New Roman" w:cs="Times New Roman"/>
        </w:rPr>
      </w:pPr>
    </w:p>
    <w:p w14:paraId="2A92FECB" w14:textId="2CB529A7" w:rsidR="001E4CB2" w:rsidRDefault="001E4CB2" w:rsidP="001E4CB2">
      <w:pPr>
        <w:rPr>
          <w:rFonts w:ascii="Times New Roman" w:hAnsi="Times New Roman" w:cs="Times New Roman"/>
        </w:rPr>
      </w:pPr>
    </w:p>
    <w:p w14:paraId="031012AB" w14:textId="77777777" w:rsidR="00E914DF" w:rsidRDefault="00E914DF" w:rsidP="00E914DF">
      <w:pPr>
        <w:pStyle w:val="NoSpacing"/>
      </w:pPr>
      <w:r>
        <w:t xml:space="preserve">  9 Jul.</w:t>
      </w:r>
      <w:r>
        <w:tab/>
        <w:t>1478</w:t>
      </w:r>
      <w:r>
        <w:tab/>
        <w:t xml:space="preserve">He was pardoned for not appearing to answer John Vesey, Prior of </w:t>
      </w:r>
    </w:p>
    <w:p w14:paraId="1AA8D68E" w14:textId="77777777" w:rsidR="00E914DF" w:rsidRDefault="00E914DF" w:rsidP="00E914DF">
      <w:pPr>
        <w:pStyle w:val="NoSpacing"/>
      </w:pPr>
      <w:r>
        <w:tab/>
      </w:r>
      <w:r>
        <w:tab/>
        <w:t>Thetford(q.v.), and John Heydon of Beaconsthorpe, Norfolk(q.v.), touching</w:t>
      </w:r>
    </w:p>
    <w:p w14:paraId="5A3BD469" w14:textId="77777777" w:rsidR="00E914DF" w:rsidRDefault="00E914DF" w:rsidP="00E914DF">
      <w:pPr>
        <w:pStyle w:val="NoSpacing"/>
      </w:pPr>
      <w:r>
        <w:tab/>
      </w:r>
      <w:r>
        <w:tab/>
        <w:t>a debt of £6 and John Heydon and Walter Fornfeld of Norwich(q.v.), touching</w:t>
      </w:r>
    </w:p>
    <w:p w14:paraId="3D0BA6F0" w14:textId="4450B449" w:rsidR="00E914DF" w:rsidRDefault="00E914DF" w:rsidP="00E91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debt of 100s.     (C.P.R. 1476-85 p.82)</w:t>
      </w:r>
    </w:p>
    <w:p w14:paraId="644572C8" w14:textId="77777777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Gyrlyng of North Tuddenham(q.v.) brought a plaint of debt against </w:t>
      </w:r>
    </w:p>
    <w:p w14:paraId="575155F8" w14:textId="77777777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665BF9D6" w14:textId="77777777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18C7269" w14:textId="77777777" w:rsidR="001E4CB2" w:rsidRDefault="001E4CB2" w:rsidP="001E4CB2">
      <w:pPr>
        <w:rPr>
          <w:rFonts w:ascii="Times New Roman" w:hAnsi="Times New Roman" w:cs="Times New Roman"/>
        </w:rPr>
      </w:pPr>
    </w:p>
    <w:p w14:paraId="340E2706" w14:textId="77777777" w:rsidR="001E4CB2" w:rsidRDefault="001E4CB2" w:rsidP="001E4CB2">
      <w:pPr>
        <w:rPr>
          <w:rFonts w:ascii="Times New Roman" w:hAnsi="Times New Roman" w:cs="Times New Roman"/>
        </w:rPr>
      </w:pPr>
    </w:p>
    <w:p w14:paraId="1DFBD4D8" w14:textId="646314B1" w:rsidR="001E4CB2" w:rsidRDefault="001E4CB2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14:paraId="481DB406" w14:textId="3B7F7EE8" w:rsidR="00E914DF" w:rsidRDefault="00E914DF" w:rsidP="001E4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2021</w:t>
      </w:r>
    </w:p>
    <w:p w14:paraId="612116C4" w14:textId="77777777" w:rsidR="006B2F86" w:rsidRPr="00E71FC3" w:rsidRDefault="00E914D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BDE05" w14:textId="77777777" w:rsidR="001E4CB2" w:rsidRDefault="001E4CB2" w:rsidP="00E71FC3">
      <w:r>
        <w:separator/>
      </w:r>
    </w:p>
  </w:endnote>
  <w:endnote w:type="continuationSeparator" w:id="0">
    <w:p w14:paraId="7C1BF647" w14:textId="77777777" w:rsidR="001E4CB2" w:rsidRDefault="001E4C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1D5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3552A" w14:textId="77777777" w:rsidR="001E4CB2" w:rsidRDefault="001E4CB2" w:rsidP="00E71FC3">
      <w:r>
        <w:separator/>
      </w:r>
    </w:p>
  </w:footnote>
  <w:footnote w:type="continuationSeparator" w:id="0">
    <w:p w14:paraId="27B52B8F" w14:textId="77777777" w:rsidR="001E4CB2" w:rsidRDefault="001E4C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B2"/>
    <w:rsid w:val="001A7C09"/>
    <w:rsid w:val="001E4CB2"/>
    <w:rsid w:val="00577BD5"/>
    <w:rsid w:val="00656CBA"/>
    <w:rsid w:val="006A1F77"/>
    <w:rsid w:val="00733BE7"/>
    <w:rsid w:val="00AB52E8"/>
    <w:rsid w:val="00B16D3F"/>
    <w:rsid w:val="00BB41AC"/>
    <w:rsid w:val="00E71FC3"/>
    <w:rsid w:val="00E914D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451D9"/>
  <w15:chartTrackingRefBased/>
  <w15:docId w15:val="{E6AA14E0-3556-4790-8291-591540EE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2017-12-22T22:48:00Z</dcterms:created>
  <dcterms:modified xsi:type="dcterms:W3CDTF">2021-07-13T10:38:00Z</dcterms:modified>
</cp:coreProperties>
</file>